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64B712" w14:textId="21E38EAA" w:rsidR="00073000" w:rsidRDefault="00994B9C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sz w:val="44"/>
          <w:szCs w:val="44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1" layoutInCell="0" allowOverlap="1" wp14:anchorId="31E4DDE9" wp14:editId="25C02DF4">
            <wp:simplePos x="0" y="0"/>
            <wp:positionH relativeFrom="column">
              <wp:posOffset>2394585</wp:posOffset>
            </wp:positionH>
            <wp:positionV relativeFrom="page">
              <wp:posOffset>100965</wp:posOffset>
            </wp:positionV>
            <wp:extent cx="3492000" cy="1584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000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CFEA15" w14:textId="77777777" w:rsidR="00073000" w:rsidRDefault="00073000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sz w:val="44"/>
          <w:szCs w:val="44"/>
        </w:rPr>
      </w:pPr>
    </w:p>
    <w:p w14:paraId="4DD3E075" w14:textId="64DE8303" w:rsidR="00D73241" w:rsidRDefault="00D73241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sz w:val="44"/>
          <w:szCs w:val="44"/>
        </w:rPr>
      </w:pPr>
    </w:p>
    <w:p w14:paraId="6E8D83DC" w14:textId="486AD178" w:rsidR="00FB018C" w:rsidRPr="00213D8D" w:rsidRDefault="00F92444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</w:pPr>
      <w:r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Campagne « Investissements</w:t>
      </w:r>
      <w:r w:rsidR="00116661"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 xml:space="preserve"> 20</w:t>
      </w:r>
      <w:r w:rsidR="00122779"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2</w:t>
      </w:r>
      <w:r w:rsidR="00994B9C"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3</w:t>
      </w:r>
      <w:r w:rsidR="00FF7A88"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 xml:space="preserve"> »</w:t>
      </w:r>
    </w:p>
    <w:p w14:paraId="5D81051D" w14:textId="0E2C6AC7" w:rsidR="00D316FF" w:rsidRPr="00213D8D" w:rsidRDefault="00F07871" w:rsidP="009F2EEE">
      <w:pPr>
        <w:spacing w:after="0" w:line="240" w:lineRule="auto"/>
        <w:ind w:right="-144" w:firstLine="6"/>
        <w:jc w:val="center"/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</w:pPr>
      <w:r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Partie « Avis</w:t>
      </w:r>
      <w:r w:rsidR="00B171EE" w:rsidRPr="00213D8D">
        <w:rPr>
          <w:rFonts w:ascii="Century Gothic" w:hAnsi="Century Gothic" w:cs="Arial"/>
          <w:b/>
          <w:color w:val="373737" w:themeColor="background2" w:themeShade="40"/>
          <w:sz w:val="44"/>
          <w:szCs w:val="44"/>
        </w:rPr>
        <w:t> »</w:t>
      </w:r>
    </w:p>
    <w:p w14:paraId="02FB3C33" w14:textId="77777777" w:rsidR="0066730A" w:rsidRPr="00213D8D" w:rsidRDefault="0066730A" w:rsidP="009A4EA0">
      <w:pPr>
        <w:spacing w:after="0" w:line="240" w:lineRule="auto"/>
        <w:rPr>
          <w:rFonts w:ascii="Arial" w:hAnsi="Arial" w:cs="Arial"/>
          <w:b/>
          <w:color w:val="373737" w:themeColor="background2" w:themeShade="40"/>
          <w:sz w:val="44"/>
          <w:szCs w:val="44"/>
        </w:rPr>
      </w:pPr>
    </w:p>
    <w:p w14:paraId="19069823" w14:textId="77777777" w:rsidR="009A4EA0" w:rsidRPr="00213D8D" w:rsidRDefault="009A4EA0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  <w:r w:rsidRPr="00213D8D">
        <w:rPr>
          <w:b/>
          <w:bCs/>
          <w:color w:val="373737" w:themeColor="background2" w:themeShade="40"/>
          <w:sz w:val="32"/>
          <w:szCs w:val="32"/>
        </w:rPr>
        <w:t xml:space="preserve">Nom de l’investissement : </w:t>
      </w:r>
    </w:p>
    <w:p w14:paraId="1E58301A" w14:textId="77777777" w:rsidR="0066730A" w:rsidRPr="00213D8D" w:rsidRDefault="0066730A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</w:p>
    <w:p w14:paraId="2D07289E" w14:textId="77777777" w:rsidR="009A4EA0" w:rsidRPr="00213D8D" w:rsidRDefault="009A4EA0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  <w:r w:rsidRPr="00213D8D">
        <w:rPr>
          <w:b/>
          <w:bCs/>
          <w:color w:val="373737" w:themeColor="background2" w:themeShade="40"/>
          <w:sz w:val="32"/>
          <w:szCs w:val="32"/>
        </w:rPr>
        <w:t xml:space="preserve">Laboratoire : </w:t>
      </w:r>
    </w:p>
    <w:p w14:paraId="383A0EC4" w14:textId="77777777" w:rsidR="0066730A" w:rsidRPr="00213D8D" w:rsidRDefault="0066730A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</w:p>
    <w:p w14:paraId="06AE0E31" w14:textId="77777777" w:rsidR="009A4EA0" w:rsidRPr="00213D8D" w:rsidRDefault="009A4EA0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  <w:r w:rsidRPr="00213D8D">
        <w:rPr>
          <w:b/>
          <w:bCs/>
          <w:color w:val="373737" w:themeColor="background2" w:themeShade="40"/>
          <w:sz w:val="32"/>
          <w:szCs w:val="32"/>
        </w:rPr>
        <w:t xml:space="preserve">Porteur : </w:t>
      </w:r>
    </w:p>
    <w:p w14:paraId="5E632AA4" w14:textId="77777777" w:rsidR="009A4EA0" w:rsidRPr="00213D8D" w:rsidRDefault="009A4EA0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</w:p>
    <w:p w14:paraId="0AC2930B" w14:textId="490B7A77" w:rsidR="009A4EA0" w:rsidRPr="00213D8D" w:rsidRDefault="003829A0" w:rsidP="00F33E94">
      <w:pPr>
        <w:spacing w:after="0" w:line="240" w:lineRule="auto"/>
        <w:jc w:val="both"/>
        <w:rPr>
          <w:b/>
          <w:bCs/>
          <w:color w:val="373737" w:themeColor="background2" w:themeShade="40"/>
          <w:sz w:val="32"/>
          <w:szCs w:val="32"/>
        </w:rPr>
      </w:pPr>
      <w:r w:rsidRPr="00213D8D">
        <w:rPr>
          <w:b/>
          <w:bCs/>
          <w:color w:val="373737" w:themeColor="background2" w:themeShade="40"/>
          <w:sz w:val="32"/>
          <w:szCs w:val="32"/>
        </w:rPr>
        <w:t>Avis motivé du Directeur du Laboratoire</w:t>
      </w:r>
      <w:r w:rsidR="00F94FE6" w:rsidRPr="00213D8D">
        <w:rPr>
          <w:b/>
          <w:bCs/>
          <w:color w:val="373737" w:themeColor="background2" w:themeShade="40"/>
          <w:sz w:val="32"/>
          <w:szCs w:val="32"/>
        </w:rPr>
        <w:t> :</w:t>
      </w:r>
    </w:p>
    <w:p w14:paraId="53C7E57D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36BBC26E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5C1EBD84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22595CB4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59462082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725A0120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01EA2A08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0F5B1CB2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35689D74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096D2BE2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3C392E2E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0F2CE247" w14:textId="715C016D" w:rsidR="00B8299C" w:rsidRPr="00213D8D" w:rsidRDefault="00B8299C" w:rsidP="00B8299C">
      <w:pPr>
        <w:ind w:left="4956" w:firstLine="708"/>
        <w:rPr>
          <w:rFonts w:cs="Arial"/>
          <w:color w:val="373737" w:themeColor="background2" w:themeShade="40"/>
        </w:rPr>
      </w:pPr>
      <w:r w:rsidRPr="00213D8D">
        <w:rPr>
          <w:rFonts w:cs="Arial"/>
          <w:color w:val="373737" w:themeColor="background2" w:themeShade="40"/>
        </w:rPr>
        <w:t xml:space="preserve">Date : </w:t>
      </w:r>
    </w:p>
    <w:p w14:paraId="47F17BE9" w14:textId="77777777" w:rsidR="00B8299C" w:rsidRPr="00213D8D" w:rsidRDefault="00B8299C" w:rsidP="00B8299C">
      <w:pPr>
        <w:rPr>
          <w:rFonts w:cs="Arial"/>
          <w:color w:val="373737" w:themeColor="background2" w:themeShade="40"/>
        </w:rPr>
      </w:pPr>
    </w:p>
    <w:p w14:paraId="162B6360" w14:textId="77777777" w:rsidR="00B8299C" w:rsidRPr="00213D8D" w:rsidRDefault="00B8299C" w:rsidP="00B8299C">
      <w:pPr>
        <w:ind w:left="4248" w:firstLine="708"/>
        <w:rPr>
          <w:rFonts w:cs="Arial"/>
          <w:color w:val="373737" w:themeColor="background2" w:themeShade="40"/>
        </w:rPr>
      </w:pPr>
    </w:p>
    <w:p w14:paraId="19902987" w14:textId="77777777" w:rsidR="00B8299C" w:rsidRPr="00213D8D" w:rsidRDefault="00B8299C" w:rsidP="00B8299C">
      <w:pPr>
        <w:ind w:left="4248" w:firstLine="708"/>
        <w:rPr>
          <w:rFonts w:cs="Arial"/>
          <w:color w:val="373737" w:themeColor="background2" w:themeShade="40"/>
        </w:rPr>
      </w:pPr>
    </w:p>
    <w:p w14:paraId="78AD7393" w14:textId="3A4550CE" w:rsidR="009A4EA0" w:rsidRPr="00213D8D" w:rsidRDefault="00B8299C" w:rsidP="00B8299C">
      <w:pPr>
        <w:spacing w:after="0" w:line="240" w:lineRule="auto"/>
        <w:jc w:val="right"/>
        <w:rPr>
          <w:b/>
          <w:bCs/>
          <w:color w:val="373737" w:themeColor="background2" w:themeShade="40"/>
          <w:sz w:val="32"/>
          <w:szCs w:val="32"/>
        </w:rPr>
      </w:pPr>
      <w:r w:rsidRPr="00213D8D">
        <w:rPr>
          <w:rFonts w:cs="Arial"/>
          <w:i/>
          <w:color w:val="373737" w:themeColor="background2" w:themeShade="40"/>
        </w:rPr>
        <w:t xml:space="preserve">Nom et signature du </w:t>
      </w:r>
      <w:r w:rsidR="003829A0" w:rsidRPr="00213D8D">
        <w:rPr>
          <w:rFonts w:cs="Arial"/>
          <w:i/>
          <w:color w:val="373737" w:themeColor="background2" w:themeShade="40"/>
        </w:rPr>
        <w:t>Directeur de Laboratoire</w:t>
      </w:r>
    </w:p>
    <w:p w14:paraId="3137B894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p w14:paraId="527951F5" w14:textId="77777777" w:rsidR="009A4EA0" w:rsidRPr="00213D8D" w:rsidRDefault="009A4EA0" w:rsidP="009A4EA0">
      <w:pPr>
        <w:spacing w:after="0" w:line="240" w:lineRule="auto"/>
        <w:rPr>
          <w:b/>
          <w:bCs/>
          <w:color w:val="373737" w:themeColor="background2" w:themeShade="40"/>
          <w:sz w:val="32"/>
          <w:szCs w:val="32"/>
        </w:rPr>
      </w:pPr>
    </w:p>
    <w:sectPr w:rsidR="009A4EA0" w:rsidRPr="00213D8D" w:rsidSect="00D73241">
      <w:footerReference w:type="default" r:id="rId9"/>
      <w:headerReference w:type="first" r:id="rId10"/>
      <w:footerReference w:type="first" r:id="rId11"/>
      <w:pgSz w:w="11906" w:h="16838"/>
      <w:pgMar w:top="1134" w:right="1699" w:bottom="1418" w:left="1843" w:header="709" w:footer="6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02591" w14:textId="77777777" w:rsidR="005D2E44" w:rsidRDefault="005D2E44" w:rsidP="006C398C">
      <w:pPr>
        <w:spacing w:after="0" w:line="240" w:lineRule="auto"/>
      </w:pPr>
      <w:r>
        <w:separator/>
      </w:r>
    </w:p>
  </w:endnote>
  <w:endnote w:type="continuationSeparator" w:id="0">
    <w:p w14:paraId="7BA0FBE6" w14:textId="77777777" w:rsidR="005D2E44" w:rsidRDefault="005D2E44" w:rsidP="006C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buntu">
    <w:altName w:val="Times New Roman"/>
    <w:panose1 w:val="020B0604020202020204"/>
    <w:charset w:val="00"/>
    <w:family w:val="swiss"/>
    <w:pitch w:val="variable"/>
    <w:sig w:usb0="E00002FF" w:usb1="5000205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nQuanYi Micro Hei">
    <w:panose1 w:val="020B0604020202020204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Novecento wide UltraLight">
    <w:altName w:val="Times New Roman"/>
    <w:panose1 w:val="020B0604020202020204"/>
    <w:charset w:val="00"/>
    <w:family w:val="auto"/>
    <w:pitch w:val="variable"/>
    <w:sig w:usb0="00000007" w:usb1="00000000" w:usb2="00000000" w:usb3="00000000" w:csb0="00000093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otham Book">
    <w:altName w:val="Cambria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784C4" w14:textId="77777777" w:rsidR="009B1037" w:rsidRPr="00E720CE" w:rsidRDefault="009B1037" w:rsidP="00905CA5">
    <w:pPr>
      <w:spacing w:after="0" w:line="200" w:lineRule="exact"/>
      <w:ind w:left="-851"/>
      <w:jc w:val="both"/>
      <w:rPr>
        <w:rFonts w:ascii="Novecento wide UltraLight" w:hAnsi="Novecento wide UltraLight" w:cs="Calibri"/>
        <w:color w:val="8A979B"/>
        <w:spacing w:val="-14"/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4C1DB0B2" wp14:editId="2A1074DB">
          <wp:simplePos x="0" y="0"/>
          <wp:positionH relativeFrom="column">
            <wp:posOffset>-208280</wp:posOffset>
          </wp:positionH>
          <wp:positionV relativeFrom="paragraph">
            <wp:posOffset>-21590</wp:posOffset>
          </wp:positionV>
          <wp:extent cx="1668780" cy="503555"/>
          <wp:effectExtent l="0" t="0" r="0" b="4445"/>
          <wp:wrapNone/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D8CFDAF" w14:textId="77777777" w:rsidR="009B1037" w:rsidRPr="00CA40D1" w:rsidRDefault="009B1037" w:rsidP="00CA40D1">
    <w:pPr>
      <w:spacing w:after="0" w:line="180" w:lineRule="exact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Cité Scientifique – CS20048 – 59651 Villeneuve d’Ascq Cedex – France</w:t>
    </w:r>
  </w:p>
  <w:p w14:paraId="24ED2267" w14:textId="77777777" w:rsidR="009B1037" w:rsidRPr="00CA40D1" w:rsidRDefault="009B1037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FF9800"/>
        <w:spacing w:val="-14"/>
        <w:sz w:val="18"/>
      </w:rPr>
      <w:t>Tél.</w:t>
    </w:r>
    <w:r w:rsidRPr="00CA40D1">
      <w:rPr>
        <w:rFonts w:ascii="Trebuchet MS" w:hAnsi="Trebuchet MS"/>
        <w:color w:val="607D8B"/>
        <w:spacing w:val="-14"/>
        <w:sz w:val="18"/>
      </w:rPr>
      <w:t xml:space="preserve"> + 33 (0)3 20 33 53 53   </w:t>
    </w:r>
    <w:r w:rsidRPr="00CA40D1">
      <w:rPr>
        <w:rFonts w:ascii="Trebuchet MS" w:hAnsi="Trebuchet MS"/>
        <w:color w:val="FF9800"/>
        <w:spacing w:val="-14"/>
        <w:sz w:val="18"/>
      </w:rPr>
      <w:t>Fax.</w:t>
    </w:r>
    <w:r w:rsidRPr="00CA40D1">
      <w:rPr>
        <w:rFonts w:ascii="Trebuchet MS" w:hAnsi="Trebuchet MS"/>
        <w:color w:val="607D8B"/>
        <w:spacing w:val="-14"/>
        <w:sz w:val="18"/>
      </w:rPr>
      <w:t>  +33(0)3 20 33 54 99</w:t>
    </w:r>
  </w:p>
  <w:p w14:paraId="384D9EC3" w14:textId="77777777" w:rsidR="009B1037" w:rsidRPr="00CA40D1" w:rsidRDefault="009B1037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Membre du Groupe des Ecoles Centrales</w:t>
    </w:r>
  </w:p>
  <w:p w14:paraId="14D07469" w14:textId="77777777" w:rsidR="009B1037" w:rsidRPr="00CA40D1" w:rsidRDefault="009B1037" w:rsidP="00CA40D1">
    <w:pPr>
      <w:spacing w:after="0" w:line="180" w:lineRule="exact"/>
      <w:ind w:left="-851"/>
      <w:jc w:val="right"/>
      <w:rPr>
        <w:rFonts w:ascii="Trebuchet MS" w:hAnsi="Trebuchet MS"/>
        <w:color w:val="607D8B"/>
        <w:spacing w:val="-14"/>
        <w:sz w:val="18"/>
      </w:rPr>
    </w:pPr>
    <w:r w:rsidRPr="00CA40D1">
      <w:rPr>
        <w:rFonts w:ascii="Trebuchet MS" w:hAnsi="Trebuchet MS"/>
        <w:color w:val="607D8B"/>
        <w:spacing w:val="-14"/>
        <w:sz w:val="18"/>
      </w:rPr>
      <w:t>centrale</w:t>
    </w:r>
    <w:r w:rsidRPr="00CA40D1">
      <w:rPr>
        <w:rFonts w:ascii="Trebuchet MS" w:hAnsi="Trebuchet MS"/>
        <w:b/>
        <w:color w:val="607D8B"/>
        <w:spacing w:val="-14"/>
        <w:sz w:val="18"/>
      </w:rPr>
      <w:t>lille</w:t>
    </w:r>
    <w:r w:rsidRPr="00CA40D1">
      <w:rPr>
        <w:rFonts w:ascii="Trebuchet MS" w:hAnsi="Trebuchet MS"/>
        <w:color w:val="607D8B"/>
        <w:spacing w:val="-14"/>
        <w:sz w:val="18"/>
      </w:rPr>
      <w:t>.fr</w:t>
    </w:r>
  </w:p>
  <w:p w14:paraId="1C0EA442" w14:textId="77777777" w:rsidR="009B1037" w:rsidRPr="00CA40D1" w:rsidRDefault="009B1037" w:rsidP="00CA40D1">
    <w:pPr>
      <w:pStyle w:val="Pieddepage"/>
      <w:spacing w:line="200" w:lineRule="exact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7344F" w14:textId="77777777" w:rsidR="00994B9C" w:rsidRDefault="00994B9C" w:rsidP="00994B9C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Centrale Lille - Cité Scientifique – CS20048 – 59651 Villeneuve d’Ascq Cedex – France - Tél. + 33 (0)3 20 33 53 53</w:t>
    </w:r>
  </w:p>
  <w:p w14:paraId="0EB57707" w14:textId="32F04C8C" w:rsidR="009B1037" w:rsidRPr="00994B9C" w:rsidRDefault="00994B9C" w:rsidP="00994B9C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https://centralelille.fr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25011" w14:textId="77777777" w:rsidR="005D2E44" w:rsidRDefault="005D2E44" w:rsidP="006C398C">
      <w:pPr>
        <w:spacing w:after="0" w:line="240" w:lineRule="auto"/>
      </w:pPr>
      <w:r>
        <w:separator/>
      </w:r>
    </w:p>
  </w:footnote>
  <w:footnote w:type="continuationSeparator" w:id="0">
    <w:p w14:paraId="78978A5C" w14:textId="77777777" w:rsidR="005D2E44" w:rsidRDefault="005D2E44" w:rsidP="006C3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3AB70" w14:textId="1E361600" w:rsidR="009B1037" w:rsidRPr="00814D9D" w:rsidRDefault="009B1037" w:rsidP="00317098">
    <w:pPr>
      <w:tabs>
        <w:tab w:val="left" w:pos="4111"/>
        <w:tab w:val="left" w:pos="4253"/>
      </w:tabs>
      <w:spacing w:after="0" w:line="240" w:lineRule="auto"/>
      <w:ind w:left="-284" w:right="-141"/>
      <w:jc w:val="center"/>
      <w:rPr>
        <w:rFonts w:ascii="Gotham Book" w:hAnsi="Gotham Boo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756BF"/>
    <w:multiLevelType w:val="hybridMultilevel"/>
    <w:tmpl w:val="5914E8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187B"/>
    <w:multiLevelType w:val="hybridMultilevel"/>
    <w:tmpl w:val="C3A04A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F5D3F"/>
    <w:multiLevelType w:val="hybridMultilevel"/>
    <w:tmpl w:val="0E3EAEF6"/>
    <w:lvl w:ilvl="0" w:tplc="040C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FA4784"/>
    <w:multiLevelType w:val="hybridMultilevel"/>
    <w:tmpl w:val="D1A4081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B672829"/>
    <w:multiLevelType w:val="hybridMultilevel"/>
    <w:tmpl w:val="9AFAF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41F63"/>
    <w:multiLevelType w:val="hybridMultilevel"/>
    <w:tmpl w:val="23CCCAA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F6278"/>
    <w:multiLevelType w:val="hybridMultilevel"/>
    <w:tmpl w:val="97F2B50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E6DC4"/>
    <w:multiLevelType w:val="hybridMultilevel"/>
    <w:tmpl w:val="7A7C4B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95B00"/>
    <w:multiLevelType w:val="multilevel"/>
    <w:tmpl w:val="D0002E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0074C8"/>
    <w:multiLevelType w:val="hybridMultilevel"/>
    <w:tmpl w:val="EB5003C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194F2B11"/>
    <w:multiLevelType w:val="multilevel"/>
    <w:tmpl w:val="E646BF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D050249"/>
    <w:multiLevelType w:val="hybridMultilevel"/>
    <w:tmpl w:val="918C48D6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1D4F03FD"/>
    <w:multiLevelType w:val="hybridMultilevel"/>
    <w:tmpl w:val="5144123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9322D"/>
    <w:multiLevelType w:val="hybridMultilevel"/>
    <w:tmpl w:val="4754ED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A5743"/>
    <w:multiLevelType w:val="hybridMultilevel"/>
    <w:tmpl w:val="BB809CB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A24B5"/>
    <w:multiLevelType w:val="multilevel"/>
    <w:tmpl w:val="F0A487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B63EAE"/>
    <w:multiLevelType w:val="hybridMultilevel"/>
    <w:tmpl w:val="C9CAE9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90B5B"/>
    <w:multiLevelType w:val="hybridMultilevel"/>
    <w:tmpl w:val="B80429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66A4E"/>
    <w:multiLevelType w:val="hybridMultilevel"/>
    <w:tmpl w:val="A0100A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F73A23"/>
    <w:multiLevelType w:val="hybridMultilevel"/>
    <w:tmpl w:val="44084B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677AC"/>
    <w:multiLevelType w:val="hybridMultilevel"/>
    <w:tmpl w:val="47C4BF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B83B7C"/>
    <w:multiLevelType w:val="hybridMultilevel"/>
    <w:tmpl w:val="7ABAB0DA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35942E31"/>
    <w:multiLevelType w:val="multilevel"/>
    <w:tmpl w:val="977A8F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7DA62AF"/>
    <w:multiLevelType w:val="hybridMultilevel"/>
    <w:tmpl w:val="ADDC5D50"/>
    <w:lvl w:ilvl="0" w:tplc="2812B7B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CD31B9D"/>
    <w:multiLevelType w:val="hybridMultilevel"/>
    <w:tmpl w:val="3EB88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22089"/>
    <w:multiLevelType w:val="hybridMultilevel"/>
    <w:tmpl w:val="DAC2F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F9540E"/>
    <w:multiLevelType w:val="multilevel"/>
    <w:tmpl w:val="A334A3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C86748E"/>
    <w:multiLevelType w:val="hybridMultilevel"/>
    <w:tmpl w:val="D33C3E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1C01CC"/>
    <w:multiLevelType w:val="hybridMultilevel"/>
    <w:tmpl w:val="7B224C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A3F33"/>
    <w:multiLevelType w:val="hybridMultilevel"/>
    <w:tmpl w:val="BE9852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4E468A"/>
    <w:multiLevelType w:val="hybridMultilevel"/>
    <w:tmpl w:val="A98AA8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C45A5"/>
    <w:multiLevelType w:val="hybridMultilevel"/>
    <w:tmpl w:val="7ACA0D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17007"/>
    <w:multiLevelType w:val="hybridMultilevel"/>
    <w:tmpl w:val="01F43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13413"/>
    <w:multiLevelType w:val="multilevel"/>
    <w:tmpl w:val="FC9C7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560C49"/>
    <w:multiLevelType w:val="hybridMultilevel"/>
    <w:tmpl w:val="22E03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36BEB"/>
    <w:multiLevelType w:val="hybridMultilevel"/>
    <w:tmpl w:val="B8ECDD7C"/>
    <w:lvl w:ilvl="0" w:tplc="040C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 w15:restartNumberingAfterBreak="0">
    <w:nsid w:val="6AEF2039"/>
    <w:multiLevelType w:val="hybridMultilevel"/>
    <w:tmpl w:val="C62E77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133F4"/>
    <w:multiLevelType w:val="hybridMultilevel"/>
    <w:tmpl w:val="F1FE67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40C93"/>
    <w:multiLevelType w:val="hybridMultilevel"/>
    <w:tmpl w:val="328EDE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40CCB"/>
    <w:multiLevelType w:val="hybridMultilevel"/>
    <w:tmpl w:val="114E3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03D80"/>
    <w:multiLevelType w:val="hybridMultilevel"/>
    <w:tmpl w:val="9D16BD4C"/>
    <w:lvl w:ilvl="0" w:tplc="3A229076">
      <w:start w:val="2011"/>
      <w:numFmt w:val="bullet"/>
      <w:lvlText w:val="-"/>
      <w:lvlJc w:val="left"/>
      <w:pPr>
        <w:ind w:left="36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41" w15:restartNumberingAfterBreak="0">
    <w:nsid w:val="7BFB250F"/>
    <w:multiLevelType w:val="hybridMultilevel"/>
    <w:tmpl w:val="E6B67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23"/>
  </w:num>
  <w:num w:numId="4">
    <w:abstractNumId w:val="34"/>
  </w:num>
  <w:num w:numId="5">
    <w:abstractNumId w:val="16"/>
  </w:num>
  <w:num w:numId="6">
    <w:abstractNumId w:val="32"/>
  </w:num>
  <w:num w:numId="7">
    <w:abstractNumId w:val="36"/>
  </w:num>
  <w:num w:numId="8">
    <w:abstractNumId w:val="28"/>
  </w:num>
  <w:num w:numId="9">
    <w:abstractNumId w:val="1"/>
  </w:num>
  <w:num w:numId="10">
    <w:abstractNumId w:val="18"/>
  </w:num>
  <w:num w:numId="11">
    <w:abstractNumId w:val="24"/>
  </w:num>
  <w:num w:numId="12">
    <w:abstractNumId w:val="6"/>
  </w:num>
  <w:num w:numId="13">
    <w:abstractNumId w:val="3"/>
  </w:num>
  <w:num w:numId="14">
    <w:abstractNumId w:val="0"/>
  </w:num>
  <w:num w:numId="15">
    <w:abstractNumId w:val="29"/>
  </w:num>
  <w:num w:numId="16">
    <w:abstractNumId w:val="19"/>
  </w:num>
  <w:num w:numId="17">
    <w:abstractNumId w:val="31"/>
  </w:num>
  <w:num w:numId="18">
    <w:abstractNumId w:val="39"/>
  </w:num>
  <w:num w:numId="19">
    <w:abstractNumId w:val="11"/>
  </w:num>
  <w:num w:numId="20">
    <w:abstractNumId w:val="12"/>
  </w:num>
  <w:num w:numId="21">
    <w:abstractNumId w:val="9"/>
  </w:num>
  <w:num w:numId="22">
    <w:abstractNumId w:val="17"/>
  </w:num>
  <w:num w:numId="23">
    <w:abstractNumId w:val="20"/>
  </w:num>
  <w:num w:numId="24">
    <w:abstractNumId w:val="5"/>
  </w:num>
  <w:num w:numId="25">
    <w:abstractNumId w:val="14"/>
  </w:num>
  <w:num w:numId="26">
    <w:abstractNumId w:val="21"/>
  </w:num>
  <w:num w:numId="27">
    <w:abstractNumId w:val="2"/>
  </w:num>
  <w:num w:numId="28">
    <w:abstractNumId w:val="7"/>
  </w:num>
  <w:num w:numId="29">
    <w:abstractNumId w:val="25"/>
  </w:num>
  <w:num w:numId="30">
    <w:abstractNumId w:val="33"/>
  </w:num>
  <w:num w:numId="31">
    <w:abstractNumId w:val="40"/>
  </w:num>
  <w:num w:numId="32">
    <w:abstractNumId w:val="30"/>
  </w:num>
  <w:num w:numId="33">
    <w:abstractNumId w:val="35"/>
  </w:num>
  <w:num w:numId="34">
    <w:abstractNumId w:val="37"/>
  </w:num>
  <w:num w:numId="35">
    <w:abstractNumId w:val="41"/>
  </w:num>
  <w:num w:numId="36">
    <w:abstractNumId w:val="10"/>
  </w:num>
  <w:num w:numId="37">
    <w:abstractNumId w:val="22"/>
  </w:num>
  <w:num w:numId="38">
    <w:abstractNumId w:val="26"/>
  </w:num>
  <w:num w:numId="39">
    <w:abstractNumId w:val="8"/>
  </w:num>
  <w:num w:numId="40">
    <w:abstractNumId w:val="15"/>
  </w:num>
  <w:num w:numId="41">
    <w:abstractNumId w:val="13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1E14"/>
    <w:rsid w:val="00005086"/>
    <w:rsid w:val="000134E3"/>
    <w:rsid w:val="00013F10"/>
    <w:rsid w:val="000264DE"/>
    <w:rsid w:val="000270CD"/>
    <w:rsid w:val="000404B9"/>
    <w:rsid w:val="00073000"/>
    <w:rsid w:val="00073F18"/>
    <w:rsid w:val="000802D0"/>
    <w:rsid w:val="00080DF6"/>
    <w:rsid w:val="00081233"/>
    <w:rsid w:val="00081BE1"/>
    <w:rsid w:val="00083DFA"/>
    <w:rsid w:val="00085D47"/>
    <w:rsid w:val="00092B73"/>
    <w:rsid w:val="000A3285"/>
    <w:rsid w:val="000A62C2"/>
    <w:rsid w:val="000B211C"/>
    <w:rsid w:val="000B2389"/>
    <w:rsid w:val="000B53E9"/>
    <w:rsid w:val="000C5AD9"/>
    <w:rsid w:val="000C69FD"/>
    <w:rsid w:val="000D14F0"/>
    <w:rsid w:val="000D3455"/>
    <w:rsid w:val="000D541C"/>
    <w:rsid w:val="000F1A85"/>
    <w:rsid w:val="000F2DF7"/>
    <w:rsid w:val="000F55FF"/>
    <w:rsid w:val="000F5A51"/>
    <w:rsid w:val="000F642D"/>
    <w:rsid w:val="0010196C"/>
    <w:rsid w:val="00103085"/>
    <w:rsid w:val="00107B83"/>
    <w:rsid w:val="0011263B"/>
    <w:rsid w:val="00113547"/>
    <w:rsid w:val="00116661"/>
    <w:rsid w:val="00116B44"/>
    <w:rsid w:val="00122779"/>
    <w:rsid w:val="0012361C"/>
    <w:rsid w:val="00131442"/>
    <w:rsid w:val="00132771"/>
    <w:rsid w:val="00133786"/>
    <w:rsid w:val="00135AD9"/>
    <w:rsid w:val="00152078"/>
    <w:rsid w:val="00152A2B"/>
    <w:rsid w:val="00154D1F"/>
    <w:rsid w:val="00154F86"/>
    <w:rsid w:val="001575DE"/>
    <w:rsid w:val="00163D52"/>
    <w:rsid w:val="00170983"/>
    <w:rsid w:val="001738E1"/>
    <w:rsid w:val="0018103D"/>
    <w:rsid w:val="00182BE8"/>
    <w:rsid w:val="00183267"/>
    <w:rsid w:val="001938B2"/>
    <w:rsid w:val="001948A4"/>
    <w:rsid w:val="001A4612"/>
    <w:rsid w:val="001A6697"/>
    <w:rsid w:val="001A6BC7"/>
    <w:rsid w:val="001B1230"/>
    <w:rsid w:val="001B3BB5"/>
    <w:rsid w:val="001B61CE"/>
    <w:rsid w:val="001C7A0F"/>
    <w:rsid w:val="001E13D0"/>
    <w:rsid w:val="001E1E14"/>
    <w:rsid w:val="001E37BA"/>
    <w:rsid w:val="001E77B7"/>
    <w:rsid w:val="001F0767"/>
    <w:rsid w:val="001F0A8D"/>
    <w:rsid w:val="001F261D"/>
    <w:rsid w:val="001F39B9"/>
    <w:rsid w:val="001F64DF"/>
    <w:rsid w:val="001F7641"/>
    <w:rsid w:val="001F7829"/>
    <w:rsid w:val="00201097"/>
    <w:rsid w:val="00202544"/>
    <w:rsid w:val="00213D8D"/>
    <w:rsid w:val="0021769F"/>
    <w:rsid w:val="00221650"/>
    <w:rsid w:val="00222AC4"/>
    <w:rsid w:val="00251A43"/>
    <w:rsid w:val="00265635"/>
    <w:rsid w:val="00266037"/>
    <w:rsid w:val="002700AF"/>
    <w:rsid w:val="002708E2"/>
    <w:rsid w:val="00276943"/>
    <w:rsid w:val="00295569"/>
    <w:rsid w:val="00295997"/>
    <w:rsid w:val="002A1560"/>
    <w:rsid w:val="002B3C79"/>
    <w:rsid w:val="002B5710"/>
    <w:rsid w:val="002C5698"/>
    <w:rsid w:val="002C6F9C"/>
    <w:rsid w:val="002E015B"/>
    <w:rsid w:val="002E4635"/>
    <w:rsid w:val="002E7700"/>
    <w:rsid w:val="002F45FD"/>
    <w:rsid w:val="0030089E"/>
    <w:rsid w:val="00300E21"/>
    <w:rsid w:val="00311741"/>
    <w:rsid w:val="00317098"/>
    <w:rsid w:val="00375FDB"/>
    <w:rsid w:val="003829A0"/>
    <w:rsid w:val="00383FA9"/>
    <w:rsid w:val="00384732"/>
    <w:rsid w:val="003848E4"/>
    <w:rsid w:val="003A09E5"/>
    <w:rsid w:val="003A709A"/>
    <w:rsid w:val="003B2FAD"/>
    <w:rsid w:val="003C04AA"/>
    <w:rsid w:val="003C7971"/>
    <w:rsid w:val="003E2E3A"/>
    <w:rsid w:val="003F2F29"/>
    <w:rsid w:val="003F41EB"/>
    <w:rsid w:val="00401662"/>
    <w:rsid w:val="00405734"/>
    <w:rsid w:val="00405C61"/>
    <w:rsid w:val="0040677F"/>
    <w:rsid w:val="0041206E"/>
    <w:rsid w:val="00415246"/>
    <w:rsid w:val="0042175D"/>
    <w:rsid w:val="004340A3"/>
    <w:rsid w:val="0045091B"/>
    <w:rsid w:val="00454503"/>
    <w:rsid w:val="00454619"/>
    <w:rsid w:val="00455005"/>
    <w:rsid w:val="00457902"/>
    <w:rsid w:val="00460168"/>
    <w:rsid w:val="00460414"/>
    <w:rsid w:val="0046173C"/>
    <w:rsid w:val="00464013"/>
    <w:rsid w:val="0047184A"/>
    <w:rsid w:val="0047763E"/>
    <w:rsid w:val="00482165"/>
    <w:rsid w:val="004A10D1"/>
    <w:rsid w:val="004B1C75"/>
    <w:rsid w:val="004C048C"/>
    <w:rsid w:val="004C3AEC"/>
    <w:rsid w:val="004C456C"/>
    <w:rsid w:val="004D5A24"/>
    <w:rsid w:val="004E0730"/>
    <w:rsid w:val="004F0774"/>
    <w:rsid w:val="004F5A46"/>
    <w:rsid w:val="004F7F10"/>
    <w:rsid w:val="00503289"/>
    <w:rsid w:val="00503CFB"/>
    <w:rsid w:val="00504529"/>
    <w:rsid w:val="00513738"/>
    <w:rsid w:val="00515B72"/>
    <w:rsid w:val="00517245"/>
    <w:rsid w:val="0052575C"/>
    <w:rsid w:val="005325A6"/>
    <w:rsid w:val="00534E96"/>
    <w:rsid w:val="00550BEA"/>
    <w:rsid w:val="0055149A"/>
    <w:rsid w:val="00552B22"/>
    <w:rsid w:val="00554517"/>
    <w:rsid w:val="005554E0"/>
    <w:rsid w:val="00565F1A"/>
    <w:rsid w:val="0057132F"/>
    <w:rsid w:val="00571539"/>
    <w:rsid w:val="0058564E"/>
    <w:rsid w:val="005975D5"/>
    <w:rsid w:val="005A3CAB"/>
    <w:rsid w:val="005C6B3E"/>
    <w:rsid w:val="005D08ED"/>
    <w:rsid w:val="005D2E44"/>
    <w:rsid w:val="005D3979"/>
    <w:rsid w:val="005D454B"/>
    <w:rsid w:val="005D547B"/>
    <w:rsid w:val="005D65DF"/>
    <w:rsid w:val="005E15FA"/>
    <w:rsid w:val="005E1E6E"/>
    <w:rsid w:val="005E5FB8"/>
    <w:rsid w:val="005F111A"/>
    <w:rsid w:val="005F25BD"/>
    <w:rsid w:val="005F5DA4"/>
    <w:rsid w:val="005F68AA"/>
    <w:rsid w:val="00603C2D"/>
    <w:rsid w:val="00606782"/>
    <w:rsid w:val="00611041"/>
    <w:rsid w:val="00611B1B"/>
    <w:rsid w:val="00612421"/>
    <w:rsid w:val="00613935"/>
    <w:rsid w:val="00625FDA"/>
    <w:rsid w:val="00634746"/>
    <w:rsid w:val="00640648"/>
    <w:rsid w:val="00642A0C"/>
    <w:rsid w:val="00644D39"/>
    <w:rsid w:val="00651B51"/>
    <w:rsid w:val="00656823"/>
    <w:rsid w:val="00660A69"/>
    <w:rsid w:val="006639CB"/>
    <w:rsid w:val="0066722B"/>
    <w:rsid w:val="0066730A"/>
    <w:rsid w:val="00671BA6"/>
    <w:rsid w:val="00677EBF"/>
    <w:rsid w:val="00685BAC"/>
    <w:rsid w:val="006873AC"/>
    <w:rsid w:val="00690532"/>
    <w:rsid w:val="00693A0C"/>
    <w:rsid w:val="0069449A"/>
    <w:rsid w:val="00695605"/>
    <w:rsid w:val="00695C71"/>
    <w:rsid w:val="006A16DC"/>
    <w:rsid w:val="006B1A96"/>
    <w:rsid w:val="006B4835"/>
    <w:rsid w:val="006C398C"/>
    <w:rsid w:val="006C7A6E"/>
    <w:rsid w:val="006D0103"/>
    <w:rsid w:val="006D2DE3"/>
    <w:rsid w:val="006D4561"/>
    <w:rsid w:val="006D5A8E"/>
    <w:rsid w:val="006D6390"/>
    <w:rsid w:val="006E1AE7"/>
    <w:rsid w:val="006E7780"/>
    <w:rsid w:val="00700A55"/>
    <w:rsid w:val="0070130D"/>
    <w:rsid w:val="007051A7"/>
    <w:rsid w:val="007135F8"/>
    <w:rsid w:val="00720766"/>
    <w:rsid w:val="00723B8F"/>
    <w:rsid w:val="00736006"/>
    <w:rsid w:val="00737578"/>
    <w:rsid w:val="00737A9C"/>
    <w:rsid w:val="007511CA"/>
    <w:rsid w:val="007562B1"/>
    <w:rsid w:val="007606FA"/>
    <w:rsid w:val="00764672"/>
    <w:rsid w:val="007751BC"/>
    <w:rsid w:val="007753CE"/>
    <w:rsid w:val="00776207"/>
    <w:rsid w:val="00777CF1"/>
    <w:rsid w:val="00780421"/>
    <w:rsid w:val="007840F4"/>
    <w:rsid w:val="007938BC"/>
    <w:rsid w:val="007968CB"/>
    <w:rsid w:val="007A301A"/>
    <w:rsid w:val="007B75F0"/>
    <w:rsid w:val="007C1F69"/>
    <w:rsid w:val="007C4BCD"/>
    <w:rsid w:val="007C77F4"/>
    <w:rsid w:val="007D6F9F"/>
    <w:rsid w:val="007E4935"/>
    <w:rsid w:val="007E6C86"/>
    <w:rsid w:val="007E78D3"/>
    <w:rsid w:val="007F2911"/>
    <w:rsid w:val="007F6575"/>
    <w:rsid w:val="00804B9A"/>
    <w:rsid w:val="0080647A"/>
    <w:rsid w:val="00814D9D"/>
    <w:rsid w:val="00815EA0"/>
    <w:rsid w:val="008231E5"/>
    <w:rsid w:val="008258A4"/>
    <w:rsid w:val="00830195"/>
    <w:rsid w:val="0083268D"/>
    <w:rsid w:val="00835319"/>
    <w:rsid w:val="008358EA"/>
    <w:rsid w:val="008430AC"/>
    <w:rsid w:val="00844394"/>
    <w:rsid w:val="00844A18"/>
    <w:rsid w:val="00851BB1"/>
    <w:rsid w:val="00851E0D"/>
    <w:rsid w:val="00852648"/>
    <w:rsid w:val="00861ED9"/>
    <w:rsid w:val="00861F2F"/>
    <w:rsid w:val="008808BC"/>
    <w:rsid w:val="0088460D"/>
    <w:rsid w:val="00891B93"/>
    <w:rsid w:val="00894E76"/>
    <w:rsid w:val="008A1830"/>
    <w:rsid w:val="008A21D6"/>
    <w:rsid w:val="008B386B"/>
    <w:rsid w:val="008B4D18"/>
    <w:rsid w:val="008C29B7"/>
    <w:rsid w:val="008D050C"/>
    <w:rsid w:val="008D50D3"/>
    <w:rsid w:val="008D6247"/>
    <w:rsid w:val="008E50FB"/>
    <w:rsid w:val="008E7000"/>
    <w:rsid w:val="008F3C96"/>
    <w:rsid w:val="008F6F4C"/>
    <w:rsid w:val="00900289"/>
    <w:rsid w:val="00902CB3"/>
    <w:rsid w:val="00905CA5"/>
    <w:rsid w:val="009108D4"/>
    <w:rsid w:val="0091614D"/>
    <w:rsid w:val="00917694"/>
    <w:rsid w:val="009204F5"/>
    <w:rsid w:val="009266FF"/>
    <w:rsid w:val="00942165"/>
    <w:rsid w:val="009458DA"/>
    <w:rsid w:val="00946ED9"/>
    <w:rsid w:val="00952CCE"/>
    <w:rsid w:val="00952E8E"/>
    <w:rsid w:val="00957A5B"/>
    <w:rsid w:val="00961043"/>
    <w:rsid w:val="009627AF"/>
    <w:rsid w:val="009748E4"/>
    <w:rsid w:val="00976E53"/>
    <w:rsid w:val="009822FA"/>
    <w:rsid w:val="0098501F"/>
    <w:rsid w:val="00994B9C"/>
    <w:rsid w:val="00997871"/>
    <w:rsid w:val="009A4EA0"/>
    <w:rsid w:val="009A784C"/>
    <w:rsid w:val="009B0821"/>
    <w:rsid w:val="009B1037"/>
    <w:rsid w:val="009C04F6"/>
    <w:rsid w:val="009C143D"/>
    <w:rsid w:val="009C2D1D"/>
    <w:rsid w:val="009C4FBC"/>
    <w:rsid w:val="009C5C74"/>
    <w:rsid w:val="009C7411"/>
    <w:rsid w:val="009E1529"/>
    <w:rsid w:val="009F0325"/>
    <w:rsid w:val="009F2378"/>
    <w:rsid w:val="009F2EEE"/>
    <w:rsid w:val="009F425C"/>
    <w:rsid w:val="009F5F52"/>
    <w:rsid w:val="00A11C2E"/>
    <w:rsid w:val="00A24FC2"/>
    <w:rsid w:val="00A428EB"/>
    <w:rsid w:val="00A4641D"/>
    <w:rsid w:val="00A4746F"/>
    <w:rsid w:val="00A505CB"/>
    <w:rsid w:val="00A57566"/>
    <w:rsid w:val="00A6146F"/>
    <w:rsid w:val="00A62B79"/>
    <w:rsid w:val="00A706E8"/>
    <w:rsid w:val="00A7158D"/>
    <w:rsid w:val="00A76DC4"/>
    <w:rsid w:val="00A8678C"/>
    <w:rsid w:val="00AA42E7"/>
    <w:rsid w:val="00AA6B4E"/>
    <w:rsid w:val="00AB7E86"/>
    <w:rsid w:val="00AC2EF1"/>
    <w:rsid w:val="00AC33CF"/>
    <w:rsid w:val="00AC5866"/>
    <w:rsid w:val="00AD35AB"/>
    <w:rsid w:val="00AD5DF2"/>
    <w:rsid w:val="00AD73A6"/>
    <w:rsid w:val="00AE3A11"/>
    <w:rsid w:val="00AE74D0"/>
    <w:rsid w:val="00AF443E"/>
    <w:rsid w:val="00B041A0"/>
    <w:rsid w:val="00B06624"/>
    <w:rsid w:val="00B10175"/>
    <w:rsid w:val="00B10903"/>
    <w:rsid w:val="00B14CB4"/>
    <w:rsid w:val="00B171EE"/>
    <w:rsid w:val="00B17667"/>
    <w:rsid w:val="00B21724"/>
    <w:rsid w:val="00B25FDA"/>
    <w:rsid w:val="00B339B1"/>
    <w:rsid w:val="00B35D1D"/>
    <w:rsid w:val="00B41FEC"/>
    <w:rsid w:val="00B47BA0"/>
    <w:rsid w:val="00B53A13"/>
    <w:rsid w:val="00B56125"/>
    <w:rsid w:val="00B65E20"/>
    <w:rsid w:val="00B7006F"/>
    <w:rsid w:val="00B74DFC"/>
    <w:rsid w:val="00B774B0"/>
    <w:rsid w:val="00B8169D"/>
    <w:rsid w:val="00B8299C"/>
    <w:rsid w:val="00B9226F"/>
    <w:rsid w:val="00B95675"/>
    <w:rsid w:val="00B9611F"/>
    <w:rsid w:val="00B971CC"/>
    <w:rsid w:val="00BA2C6E"/>
    <w:rsid w:val="00BA7312"/>
    <w:rsid w:val="00BB016E"/>
    <w:rsid w:val="00BC0F27"/>
    <w:rsid w:val="00BD5439"/>
    <w:rsid w:val="00BD6272"/>
    <w:rsid w:val="00BE48E8"/>
    <w:rsid w:val="00BE5263"/>
    <w:rsid w:val="00BF4CB3"/>
    <w:rsid w:val="00BF505E"/>
    <w:rsid w:val="00BF6C2F"/>
    <w:rsid w:val="00BF77B2"/>
    <w:rsid w:val="00C0746C"/>
    <w:rsid w:val="00C309BE"/>
    <w:rsid w:val="00C31B4E"/>
    <w:rsid w:val="00C33CA0"/>
    <w:rsid w:val="00C45C39"/>
    <w:rsid w:val="00C47955"/>
    <w:rsid w:val="00C50914"/>
    <w:rsid w:val="00C563C6"/>
    <w:rsid w:val="00C63EB4"/>
    <w:rsid w:val="00C71706"/>
    <w:rsid w:val="00C76747"/>
    <w:rsid w:val="00C83E2A"/>
    <w:rsid w:val="00C8452F"/>
    <w:rsid w:val="00C84F9F"/>
    <w:rsid w:val="00C86A1F"/>
    <w:rsid w:val="00C91579"/>
    <w:rsid w:val="00CA016D"/>
    <w:rsid w:val="00CA40D1"/>
    <w:rsid w:val="00CA7766"/>
    <w:rsid w:val="00CB53AD"/>
    <w:rsid w:val="00CB582D"/>
    <w:rsid w:val="00CB5C16"/>
    <w:rsid w:val="00CB7DD0"/>
    <w:rsid w:val="00CC3328"/>
    <w:rsid w:val="00CD5A4E"/>
    <w:rsid w:val="00CD7974"/>
    <w:rsid w:val="00CD7CEB"/>
    <w:rsid w:val="00CE4DED"/>
    <w:rsid w:val="00CE60A3"/>
    <w:rsid w:val="00CE7360"/>
    <w:rsid w:val="00CF17E0"/>
    <w:rsid w:val="00CF1C03"/>
    <w:rsid w:val="00CF1C7C"/>
    <w:rsid w:val="00CF3631"/>
    <w:rsid w:val="00D07AE6"/>
    <w:rsid w:val="00D1010B"/>
    <w:rsid w:val="00D14947"/>
    <w:rsid w:val="00D21834"/>
    <w:rsid w:val="00D316FF"/>
    <w:rsid w:val="00D3517C"/>
    <w:rsid w:val="00D52778"/>
    <w:rsid w:val="00D530B8"/>
    <w:rsid w:val="00D54191"/>
    <w:rsid w:val="00D67332"/>
    <w:rsid w:val="00D67D3C"/>
    <w:rsid w:val="00D73241"/>
    <w:rsid w:val="00D757CF"/>
    <w:rsid w:val="00D84848"/>
    <w:rsid w:val="00D86D3A"/>
    <w:rsid w:val="00D91636"/>
    <w:rsid w:val="00D94BD8"/>
    <w:rsid w:val="00DA30F5"/>
    <w:rsid w:val="00DA78DB"/>
    <w:rsid w:val="00DB6DBA"/>
    <w:rsid w:val="00DB794B"/>
    <w:rsid w:val="00DB7C1E"/>
    <w:rsid w:val="00DC0AC6"/>
    <w:rsid w:val="00DC36EC"/>
    <w:rsid w:val="00DC5296"/>
    <w:rsid w:val="00DC5C29"/>
    <w:rsid w:val="00DC7136"/>
    <w:rsid w:val="00DD6AFD"/>
    <w:rsid w:val="00DE600D"/>
    <w:rsid w:val="00DE665A"/>
    <w:rsid w:val="00DF0089"/>
    <w:rsid w:val="00DF1D98"/>
    <w:rsid w:val="00DF3033"/>
    <w:rsid w:val="00DF4120"/>
    <w:rsid w:val="00DF482F"/>
    <w:rsid w:val="00E02330"/>
    <w:rsid w:val="00E03221"/>
    <w:rsid w:val="00E03A2D"/>
    <w:rsid w:val="00E07680"/>
    <w:rsid w:val="00E10194"/>
    <w:rsid w:val="00E110D3"/>
    <w:rsid w:val="00E14825"/>
    <w:rsid w:val="00E152E5"/>
    <w:rsid w:val="00E17AAC"/>
    <w:rsid w:val="00E22666"/>
    <w:rsid w:val="00E249C7"/>
    <w:rsid w:val="00E423FC"/>
    <w:rsid w:val="00E4664A"/>
    <w:rsid w:val="00E52BC5"/>
    <w:rsid w:val="00E534DE"/>
    <w:rsid w:val="00E56752"/>
    <w:rsid w:val="00E60D7F"/>
    <w:rsid w:val="00E6145F"/>
    <w:rsid w:val="00E720CE"/>
    <w:rsid w:val="00E74C68"/>
    <w:rsid w:val="00E753AE"/>
    <w:rsid w:val="00E766E0"/>
    <w:rsid w:val="00E77925"/>
    <w:rsid w:val="00E86EBB"/>
    <w:rsid w:val="00E909A8"/>
    <w:rsid w:val="00E95770"/>
    <w:rsid w:val="00EA1201"/>
    <w:rsid w:val="00EA1524"/>
    <w:rsid w:val="00EA620C"/>
    <w:rsid w:val="00EA66A1"/>
    <w:rsid w:val="00EB1E31"/>
    <w:rsid w:val="00EB6823"/>
    <w:rsid w:val="00EC56F7"/>
    <w:rsid w:val="00ED33F6"/>
    <w:rsid w:val="00ED4949"/>
    <w:rsid w:val="00EE01B1"/>
    <w:rsid w:val="00EE02DB"/>
    <w:rsid w:val="00EE1482"/>
    <w:rsid w:val="00EE16EF"/>
    <w:rsid w:val="00EE248D"/>
    <w:rsid w:val="00EE647A"/>
    <w:rsid w:val="00EF37E0"/>
    <w:rsid w:val="00EF593D"/>
    <w:rsid w:val="00F025B0"/>
    <w:rsid w:val="00F02C2E"/>
    <w:rsid w:val="00F07871"/>
    <w:rsid w:val="00F15221"/>
    <w:rsid w:val="00F26F50"/>
    <w:rsid w:val="00F33E94"/>
    <w:rsid w:val="00F34A8C"/>
    <w:rsid w:val="00F37E8C"/>
    <w:rsid w:val="00F4010F"/>
    <w:rsid w:val="00F45DE3"/>
    <w:rsid w:val="00F53542"/>
    <w:rsid w:val="00F54047"/>
    <w:rsid w:val="00F555D0"/>
    <w:rsid w:val="00F560C2"/>
    <w:rsid w:val="00F56BA9"/>
    <w:rsid w:val="00F61FFB"/>
    <w:rsid w:val="00F62C4A"/>
    <w:rsid w:val="00F711F6"/>
    <w:rsid w:val="00F7228B"/>
    <w:rsid w:val="00F802E0"/>
    <w:rsid w:val="00F90249"/>
    <w:rsid w:val="00F92444"/>
    <w:rsid w:val="00F94FE6"/>
    <w:rsid w:val="00FA5FA3"/>
    <w:rsid w:val="00FB018C"/>
    <w:rsid w:val="00FB49AF"/>
    <w:rsid w:val="00FC0362"/>
    <w:rsid w:val="00FC4545"/>
    <w:rsid w:val="00FC609F"/>
    <w:rsid w:val="00FD2E23"/>
    <w:rsid w:val="00FE1087"/>
    <w:rsid w:val="00FE297D"/>
    <w:rsid w:val="00FE6E9F"/>
    <w:rsid w:val="00FF1288"/>
    <w:rsid w:val="00FF2868"/>
    <w:rsid w:val="00FF2980"/>
    <w:rsid w:val="00FF4448"/>
    <w:rsid w:val="00FF5812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40730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44A18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44A18"/>
    <w:pPr>
      <w:keepNext/>
      <w:keepLines/>
      <w:spacing w:before="480" w:after="0"/>
      <w:outlineLvl w:val="0"/>
    </w:pPr>
    <w:rPr>
      <w:rFonts w:ascii="Ubuntu" w:eastAsia="MS Mincho" w:hAnsi="Ubuntu"/>
      <w:b/>
      <w:bCs/>
      <w:color w:val="B15203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4A18"/>
    <w:pPr>
      <w:keepNext/>
      <w:keepLines/>
      <w:spacing w:before="200" w:after="0"/>
      <w:outlineLvl w:val="1"/>
    </w:pPr>
    <w:rPr>
      <w:rFonts w:ascii="Ubuntu" w:eastAsia="MS Mincho" w:hAnsi="Ubuntu"/>
      <w:b/>
      <w:bCs/>
      <w:color w:val="ED6E05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4A18"/>
    <w:pPr>
      <w:keepNext/>
      <w:keepLines/>
      <w:spacing w:before="200" w:after="0"/>
      <w:outlineLvl w:val="2"/>
    </w:pPr>
    <w:rPr>
      <w:rFonts w:ascii="Ubuntu" w:eastAsia="MS Mincho" w:hAnsi="Ubuntu"/>
      <w:b/>
      <w:bCs/>
      <w:color w:val="ED6E0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44A18"/>
    <w:pPr>
      <w:keepNext/>
      <w:keepLines/>
      <w:spacing w:before="200" w:after="0"/>
      <w:outlineLvl w:val="3"/>
    </w:pPr>
    <w:rPr>
      <w:rFonts w:ascii="Ubuntu" w:eastAsia="MS Mincho" w:hAnsi="Ubuntu"/>
      <w:b/>
      <w:bCs/>
      <w:i/>
      <w:iCs/>
      <w:color w:val="ED6E05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844A18"/>
    <w:pPr>
      <w:keepNext/>
      <w:keepLines/>
      <w:spacing w:before="200" w:after="0"/>
      <w:outlineLvl w:val="4"/>
    </w:pPr>
    <w:rPr>
      <w:rFonts w:ascii="Ubuntu" w:eastAsia="MS Mincho" w:hAnsi="Ubuntu"/>
      <w:color w:val="753602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44A18"/>
    <w:pPr>
      <w:keepNext/>
      <w:keepLines/>
      <w:spacing w:before="200" w:after="0"/>
      <w:outlineLvl w:val="5"/>
    </w:pPr>
    <w:rPr>
      <w:rFonts w:ascii="Ubuntu" w:eastAsia="MS Mincho" w:hAnsi="Ubuntu"/>
      <w:i/>
      <w:iCs/>
      <w:color w:val="75360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844A18"/>
    <w:pPr>
      <w:keepNext/>
      <w:keepLines/>
      <w:spacing w:before="200" w:after="0"/>
      <w:outlineLvl w:val="6"/>
    </w:pPr>
    <w:rPr>
      <w:rFonts w:ascii="Ubuntu" w:eastAsia="MS Mincho" w:hAnsi="Ubuntu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844A18"/>
    <w:pPr>
      <w:keepNext/>
      <w:keepLines/>
      <w:spacing w:before="200" w:after="0"/>
      <w:outlineLvl w:val="7"/>
    </w:pPr>
    <w:rPr>
      <w:rFonts w:ascii="Ubuntu" w:eastAsia="MS Mincho" w:hAnsi="Ubuntu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844A18"/>
    <w:pPr>
      <w:keepNext/>
      <w:keepLines/>
      <w:spacing w:before="200" w:after="0"/>
      <w:outlineLvl w:val="8"/>
    </w:pPr>
    <w:rPr>
      <w:rFonts w:ascii="Ubuntu" w:eastAsia="MS Mincho" w:hAnsi="Ubuntu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844A18"/>
    <w:rPr>
      <w:rFonts w:ascii="Ubuntu" w:eastAsia="MS Mincho" w:hAnsi="Ubuntu" w:cs="Times New Roman"/>
      <w:b/>
      <w:bCs/>
      <w:color w:val="B15203"/>
      <w:sz w:val="28"/>
      <w:szCs w:val="28"/>
    </w:rPr>
  </w:style>
  <w:style w:type="character" w:customStyle="1" w:styleId="Titre2Car">
    <w:name w:val="Titre 2 Car"/>
    <w:link w:val="Titre2"/>
    <w:uiPriority w:val="9"/>
    <w:rsid w:val="00844A18"/>
    <w:rPr>
      <w:rFonts w:ascii="Ubuntu" w:eastAsia="MS Mincho" w:hAnsi="Ubuntu" w:cs="Times New Roman"/>
      <w:b/>
      <w:bCs/>
      <w:color w:val="ED6E05"/>
      <w:sz w:val="26"/>
      <w:szCs w:val="26"/>
    </w:rPr>
  </w:style>
  <w:style w:type="character" w:customStyle="1" w:styleId="Titre3Car">
    <w:name w:val="Titre 3 Car"/>
    <w:link w:val="Titre3"/>
    <w:uiPriority w:val="9"/>
    <w:rsid w:val="00844A18"/>
    <w:rPr>
      <w:rFonts w:ascii="Ubuntu" w:eastAsia="MS Mincho" w:hAnsi="Ubuntu" w:cs="Times New Roman"/>
      <w:b/>
      <w:bCs/>
      <w:color w:val="ED6E05"/>
    </w:rPr>
  </w:style>
  <w:style w:type="character" w:customStyle="1" w:styleId="Titre4Car">
    <w:name w:val="Titre 4 Car"/>
    <w:link w:val="Titre4"/>
    <w:uiPriority w:val="9"/>
    <w:rsid w:val="00844A18"/>
    <w:rPr>
      <w:rFonts w:ascii="Ubuntu" w:eastAsia="MS Mincho" w:hAnsi="Ubuntu" w:cs="Times New Roman"/>
      <w:b/>
      <w:bCs/>
      <w:i/>
      <w:iCs/>
      <w:color w:val="ED6E05"/>
    </w:rPr>
  </w:style>
  <w:style w:type="character" w:customStyle="1" w:styleId="Titre5Car">
    <w:name w:val="Titre 5 Car"/>
    <w:link w:val="Titre5"/>
    <w:uiPriority w:val="9"/>
    <w:rsid w:val="00844A18"/>
    <w:rPr>
      <w:rFonts w:ascii="Ubuntu" w:eastAsia="MS Mincho" w:hAnsi="Ubuntu" w:cs="Times New Roman"/>
      <w:color w:val="753602"/>
    </w:rPr>
  </w:style>
  <w:style w:type="paragraph" w:styleId="Titre">
    <w:name w:val="Title"/>
    <w:basedOn w:val="Normal"/>
    <w:next w:val="Normal"/>
    <w:link w:val="TitreCar"/>
    <w:uiPriority w:val="10"/>
    <w:qFormat/>
    <w:rsid w:val="00844A18"/>
    <w:pPr>
      <w:pBdr>
        <w:bottom w:val="single" w:sz="8" w:space="4" w:color="ED6E05"/>
      </w:pBdr>
      <w:spacing w:after="300" w:line="240" w:lineRule="auto"/>
      <w:contextualSpacing/>
    </w:pPr>
    <w:rPr>
      <w:rFonts w:ascii="Ubuntu" w:eastAsia="MS Mincho" w:hAnsi="Ubuntu"/>
      <w:color w:val="313240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844A18"/>
    <w:rPr>
      <w:rFonts w:ascii="Ubuntu" w:eastAsia="MS Mincho" w:hAnsi="Ubuntu" w:cs="Times New Roman"/>
      <w:color w:val="313240"/>
      <w:spacing w:val="5"/>
      <w:kern w:val="28"/>
      <w:sz w:val="52"/>
      <w:szCs w:val="52"/>
    </w:rPr>
  </w:style>
  <w:style w:type="character" w:customStyle="1" w:styleId="Titre6Car">
    <w:name w:val="Titre 6 Car"/>
    <w:link w:val="Titre6"/>
    <w:uiPriority w:val="9"/>
    <w:rsid w:val="00844A18"/>
    <w:rPr>
      <w:rFonts w:ascii="Ubuntu" w:eastAsia="MS Mincho" w:hAnsi="Ubuntu" w:cs="Times New Roman"/>
      <w:i/>
      <w:iCs/>
      <w:color w:val="753602"/>
    </w:rPr>
  </w:style>
  <w:style w:type="character" w:customStyle="1" w:styleId="Titre7Car">
    <w:name w:val="Titre 7 Car"/>
    <w:link w:val="Titre7"/>
    <w:uiPriority w:val="9"/>
    <w:rsid w:val="00844A18"/>
    <w:rPr>
      <w:rFonts w:ascii="Ubuntu" w:eastAsia="MS Mincho" w:hAnsi="Ubuntu" w:cs="Times New Roman"/>
      <w:i/>
      <w:iCs/>
      <w:color w:val="404040"/>
    </w:rPr>
  </w:style>
  <w:style w:type="character" w:customStyle="1" w:styleId="Titre8Car">
    <w:name w:val="Titre 8 Car"/>
    <w:link w:val="Titre8"/>
    <w:uiPriority w:val="9"/>
    <w:rsid w:val="00844A18"/>
    <w:rPr>
      <w:rFonts w:ascii="Ubuntu" w:eastAsia="MS Mincho" w:hAnsi="Ubuntu" w:cs="Times New Roman"/>
      <w:color w:val="404040"/>
      <w:sz w:val="20"/>
      <w:szCs w:val="20"/>
    </w:rPr>
  </w:style>
  <w:style w:type="character" w:customStyle="1" w:styleId="Titre9Car">
    <w:name w:val="Titre 9 Car"/>
    <w:link w:val="Titre9"/>
    <w:uiPriority w:val="9"/>
    <w:rsid w:val="00844A18"/>
    <w:rPr>
      <w:rFonts w:ascii="Ubuntu" w:eastAsia="MS Mincho" w:hAnsi="Ubuntu" w:cs="Times New Roman"/>
      <w:i/>
      <w:iCs/>
      <w:color w:val="404040"/>
      <w:sz w:val="20"/>
      <w:szCs w:val="20"/>
    </w:rPr>
  </w:style>
  <w:style w:type="paragraph" w:styleId="Sansinterligne">
    <w:name w:val="No Spacing"/>
    <w:uiPriority w:val="1"/>
    <w:qFormat/>
    <w:rsid w:val="00844A18"/>
    <w:rPr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F45DE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C3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398C"/>
  </w:style>
  <w:style w:type="paragraph" w:styleId="Pieddepage">
    <w:name w:val="footer"/>
    <w:basedOn w:val="Normal"/>
    <w:link w:val="PieddepageCar"/>
    <w:uiPriority w:val="99"/>
    <w:unhideWhenUsed/>
    <w:rsid w:val="006C3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398C"/>
  </w:style>
  <w:style w:type="paragraph" w:styleId="Textedebulles">
    <w:name w:val="Balloon Text"/>
    <w:basedOn w:val="Normal"/>
    <w:link w:val="TextedebullesCar"/>
    <w:uiPriority w:val="99"/>
    <w:semiHidden/>
    <w:unhideWhenUsed/>
    <w:rsid w:val="006C3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C398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300E21"/>
    <w:rPr>
      <w:rFonts w:cs="Times New Roman"/>
      <w:color w:val="0000FF"/>
      <w:u w:val="single"/>
    </w:rPr>
  </w:style>
  <w:style w:type="character" w:styleId="Lienhypertextesuivivisit">
    <w:name w:val="FollowedHyperlink"/>
    <w:uiPriority w:val="99"/>
    <w:semiHidden/>
    <w:unhideWhenUsed/>
    <w:rsid w:val="00132771"/>
    <w:rPr>
      <w:color w:val="C2A874"/>
      <w:u w:val="single"/>
    </w:rPr>
  </w:style>
  <w:style w:type="character" w:customStyle="1" w:styleId="newstitreor">
    <w:name w:val="news_titre_or"/>
    <w:basedOn w:val="Policepardfaut"/>
    <w:rsid w:val="00E766E0"/>
  </w:style>
  <w:style w:type="character" w:customStyle="1" w:styleId="textexposedshow">
    <w:name w:val="text_exposed_show"/>
    <w:basedOn w:val="Policepardfaut"/>
    <w:rsid w:val="0021769F"/>
  </w:style>
  <w:style w:type="character" w:customStyle="1" w:styleId="apple-converted-space">
    <w:name w:val="apple-converted-space"/>
    <w:basedOn w:val="Policepardfaut"/>
    <w:rsid w:val="0021769F"/>
  </w:style>
  <w:style w:type="paragraph" w:customStyle="1" w:styleId="Default">
    <w:name w:val="Default"/>
    <w:rsid w:val="00DC5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Grilledutableau">
    <w:name w:val="Table Grid"/>
    <w:basedOn w:val="TableauNormal"/>
    <w:uiPriority w:val="59"/>
    <w:rsid w:val="005D4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646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Standard">
    <w:name w:val="Standard"/>
    <w:rsid w:val="00851E0D"/>
    <w:pPr>
      <w:tabs>
        <w:tab w:val="left" w:pos="720"/>
      </w:tabs>
      <w:suppressAutoHyphens/>
      <w:spacing w:after="200" w:line="276" w:lineRule="auto"/>
    </w:pPr>
    <w:rPr>
      <w:rFonts w:eastAsia="WenQuanYi Micro Hei" w:cs="Calibri"/>
      <w:sz w:val="22"/>
      <w:szCs w:val="2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51E0D"/>
    <w:pPr>
      <w:spacing w:after="120" w:line="240" w:lineRule="auto"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51E0D"/>
    <w:rPr>
      <w:rFonts w:asciiTheme="minorHAnsi" w:eastAsiaTheme="minorEastAsia" w:hAnsiTheme="minorHAnsi" w:cstheme="minorBid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Nathalie:Dropbox%20(Centrale%20Lille):Communication:Outils%20a&#768;%20disposition:Mode&#768;les:2015-10-05-Template%20Word%20-%20CentraleLille.dotx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ED6E05"/>
      </a:accent1>
      <a:accent2>
        <a:srgbClr val="438086"/>
      </a:accent2>
      <a:accent3>
        <a:srgbClr val="6A5644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Personnalisé 4">
      <a:majorFont>
        <a:latin typeface="Ubuntu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30DE6-5DC8-FB43-9C14-F0A4B095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MAC%20HD:Users:Nathalie:Dropbox%20(Centrale%20Lille):Communication:Outils%20à%20disposition:Modèles:2015-10-05-Template%20Word%20-%20CentraleLille.dotx</Template>
  <TotalTime>5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D.</dc:creator>
  <cp:lastModifiedBy>Philippe PERNOD</cp:lastModifiedBy>
  <cp:revision>9</cp:revision>
  <cp:lastPrinted>2015-10-06T14:24:00Z</cp:lastPrinted>
  <dcterms:created xsi:type="dcterms:W3CDTF">2016-11-23T20:03:00Z</dcterms:created>
  <dcterms:modified xsi:type="dcterms:W3CDTF">2023-01-19T21:38:00Z</dcterms:modified>
</cp:coreProperties>
</file>